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75D5" w:rsidRPr="004E67E9" w:rsidRDefault="00A475D5" w:rsidP="00A475D5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A475D5" w:rsidRPr="004E67E9" w:rsidTr="00A44A1E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A475D5" w:rsidRPr="00CF2A08" w:rsidRDefault="00A475D5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Pr="00CF2A0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 xml:space="preserve"> </w:t>
            </w:r>
            <w:r w:rsidR="00CF2A0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:</w:t>
            </w:r>
            <w:r w:rsidR="00CF2A08">
              <w:t xml:space="preserve"> </w:t>
            </w:r>
            <w:r w:rsidR="00CF2A08" w:rsidRPr="00CF2A08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DC Power Plug Connector</w:t>
            </w:r>
          </w:p>
        </w:tc>
      </w:tr>
      <w:tr w:rsidR="00A475D5" w:rsidRPr="004E67E9" w:rsidTr="00A44A1E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A475D5" w:rsidRPr="004E67E9" w:rsidTr="00A44A1E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A475D5" w:rsidRPr="004E67E9" w:rsidRDefault="00A475D5" w:rsidP="00A44A1E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F2A08" w:rsidRPr="004E67E9" w:rsidTr="00180CF8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A08" w:rsidRPr="00CF2A08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CF2A08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Η μία άκρη </w:t>
            </w:r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Connector</w:t>
            </w:r>
            <w:r w:rsidRPr="00CF2A08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5.5</w:t>
            </w:r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x</w:t>
            </w:r>
            <w:r w:rsidRPr="00CF2A08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2.1</w:t>
            </w:r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mm</w:t>
            </w:r>
            <w:r w:rsidRPr="00CF2A08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 xml:space="preserve"> (τροφοδοσία </w:t>
            </w:r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Arduino</w:t>
            </w:r>
            <w:r w:rsidRPr="00CF2A08">
              <w:rPr>
                <w:rFonts w:ascii="Tahoma" w:hAnsi="Tahoma" w:cs="Tahoma"/>
                <w:color w:val="000000"/>
                <w:sz w:val="18"/>
                <w:szCs w:val="18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F2A08" w:rsidRPr="004E67E9" w:rsidTr="00180CF8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A08" w:rsidRPr="00CF2A08" w:rsidRDefault="00CF2A08" w:rsidP="00CF2A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 xml:space="preserve">Η </w:t>
            </w:r>
            <w:proofErr w:type="spellStart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άλλη</w:t>
            </w:r>
            <w:proofErr w:type="spellEnd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ελεύθερ</w:t>
            </w:r>
            <w:proofErr w:type="spellEnd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α κα</w:t>
            </w:r>
            <w:proofErr w:type="spellStart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λώδι</w:t>
            </w:r>
            <w:proofErr w:type="spellEnd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CF2A08" w:rsidRPr="004E67E9" w:rsidTr="00180CF8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A08" w:rsidRPr="00CF2A08" w:rsidRDefault="00CF2A08" w:rsidP="00CF2A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Number of cores: 2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F2A08" w:rsidRPr="004E67E9" w:rsidTr="00180CF8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F2A08" w:rsidRPr="00CF2A08" w:rsidRDefault="00CF2A08" w:rsidP="00CF2A08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proofErr w:type="spellStart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Μήκος</w:t>
            </w:r>
            <w:proofErr w:type="spellEnd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κα</w:t>
            </w:r>
            <w:proofErr w:type="spellStart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λωδίου</w:t>
            </w:r>
            <w:proofErr w:type="spellEnd"/>
            <w:r w:rsidRPr="00CF2A08">
              <w:rPr>
                <w:rFonts w:ascii="Tahoma" w:hAnsi="Tahoma" w:cs="Tahoma"/>
                <w:color w:val="000000"/>
                <w:sz w:val="18"/>
                <w:szCs w:val="18"/>
              </w:rPr>
              <w:t>: &gt;=25cm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CF2A08" w:rsidRPr="004E67E9" w:rsidTr="00A44A1E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5</w:t>
            </w:r>
            <w:bookmarkStart w:id="0" w:name="_GoBack"/>
            <w:bookmarkEnd w:id="0"/>
          </w:p>
        </w:tc>
        <w:tc>
          <w:tcPr>
            <w:tcW w:w="3261" w:type="dxa"/>
            <w:shd w:val="clear" w:color="auto" w:fill="auto"/>
            <w:vAlign w:val="center"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A5FD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23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CF2A08" w:rsidRPr="004E67E9" w:rsidRDefault="00CF2A08" w:rsidP="00CF2A08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4E67E9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A475D5" w:rsidRPr="004E67E9" w:rsidRDefault="00A475D5" w:rsidP="00A475D5">
      <w:pPr>
        <w:spacing w:after="80" w:line="256" w:lineRule="auto"/>
        <w:jc w:val="left"/>
        <w:rPr>
          <w:lang w:val="el-GR"/>
        </w:rPr>
      </w:pPr>
      <w:r w:rsidRPr="004E67E9">
        <w:rPr>
          <w:rFonts w:ascii="Times New Roman" w:hAnsi="Times New Roman" w:cs="Times New Roman"/>
          <w:lang w:val="el-GR"/>
        </w:rPr>
        <w:t xml:space="preserve"> </w:t>
      </w:r>
    </w:p>
    <w:p w:rsidR="00A475D5" w:rsidRPr="00F019A2" w:rsidRDefault="00A475D5" w:rsidP="00A475D5">
      <w:pPr>
        <w:spacing w:after="80" w:line="259" w:lineRule="auto"/>
        <w:jc w:val="left"/>
        <w:rPr>
          <w:rFonts w:ascii="Tahoma" w:hAnsi="Tahoma" w:cs="Tahoma"/>
          <w:sz w:val="16"/>
          <w:szCs w:val="16"/>
          <w:lang w:val="el-GR"/>
        </w:rPr>
      </w:pPr>
    </w:p>
    <w:p w:rsidR="000D5C34" w:rsidRDefault="000D5C34"/>
    <w:sectPr w:rsidR="000D5C3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62D"/>
    <w:rsid w:val="000D5C34"/>
    <w:rsid w:val="0028262D"/>
    <w:rsid w:val="00A475D5"/>
    <w:rsid w:val="00CF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F0AED"/>
  <w15:chartTrackingRefBased/>
  <w15:docId w15:val="{AF058832-9109-407F-8703-690C595E8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5D5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C0142729</Template>
  <TotalTime>1</TotalTime>
  <Pages>1</Pages>
  <Words>53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2025-12-03T13:04:00Z</dcterms:created>
  <dcterms:modified xsi:type="dcterms:W3CDTF">2025-12-03T13:04:00Z</dcterms:modified>
</cp:coreProperties>
</file>